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26C8A9" w14:textId="77777777" w:rsidR="003978BA" w:rsidRDefault="003978BA" w:rsidP="003978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Lucy KNIGHT</w:t>
      </w:r>
      <w:r>
        <w:rPr>
          <w:rFonts w:cs="Times New Roman"/>
          <w:szCs w:val="24"/>
        </w:rPr>
        <w:t xml:space="preserve">      (fl.1444)</w:t>
      </w:r>
    </w:p>
    <w:p w14:paraId="21ECD05E" w14:textId="77777777" w:rsidR="003978BA" w:rsidRDefault="003978BA" w:rsidP="003978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Erith, Kent.</w:t>
      </w:r>
    </w:p>
    <w:p w14:paraId="150258E1" w14:textId="77777777" w:rsidR="003978BA" w:rsidRDefault="003978BA" w:rsidP="003978BA">
      <w:pPr>
        <w:pStyle w:val="NoSpacing"/>
        <w:jc w:val="both"/>
        <w:rPr>
          <w:rFonts w:cs="Times New Roman"/>
          <w:szCs w:val="24"/>
        </w:rPr>
      </w:pPr>
    </w:p>
    <w:p w14:paraId="16186218" w14:textId="77777777" w:rsidR="003978BA" w:rsidRDefault="003978BA" w:rsidP="003978BA">
      <w:pPr>
        <w:pStyle w:val="NoSpacing"/>
        <w:jc w:val="both"/>
        <w:rPr>
          <w:rFonts w:cs="Times New Roman"/>
          <w:szCs w:val="24"/>
        </w:rPr>
      </w:pPr>
    </w:p>
    <w:p w14:paraId="4077E898" w14:textId="080AF55C" w:rsidR="003978BA" w:rsidRDefault="003978BA" w:rsidP="003978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Sh</w:t>
      </w:r>
      <w:r>
        <w:rPr>
          <w:rFonts w:cs="Times New Roman"/>
          <w:szCs w:val="24"/>
        </w:rPr>
        <w:t>e made h</w:t>
      </w:r>
      <w:r>
        <w:rPr>
          <w:rFonts w:cs="Times New Roman"/>
          <w:szCs w:val="24"/>
        </w:rPr>
        <w:t>er</w:t>
      </w:r>
      <w:r>
        <w:rPr>
          <w:rFonts w:cs="Times New Roman"/>
          <w:szCs w:val="24"/>
        </w:rPr>
        <w:t xml:space="preserve"> Will.</w:t>
      </w:r>
    </w:p>
    <w:p w14:paraId="5322D9B2" w14:textId="77777777" w:rsidR="003978BA" w:rsidRDefault="003978BA" w:rsidP="003978B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7B0670A1" w14:textId="77777777" w:rsidR="003978BA" w:rsidRDefault="003978BA" w:rsidP="003978BA">
      <w:pPr>
        <w:pStyle w:val="NoSpacing"/>
        <w:rPr>
          <w:rFonts w:cs="Times New Roman"/>
          <w:szCs w:val="24"/>
        </w:rPr>
      </w:pPr>
    </w:p>
    <w:p w14:paraId="411BD111" w14:textId="77777777" w:rsidR="003978BA" w:rsidRDefault="003978BA" w:rsidP="003978BA">
      <w:pPr>
        <w:pStyle w:val="NoSpacing"/>
        <w:rPr>
          <w:rFonts w:cs="Times New Roman"/>
          <w:szCs w:val="24"/>
        </w:rPr>
      </w:pPr>
    </w:p>
    <w:p w14:paraId="63304753" w14:textId="77777777" w:rsidR="003978BA" w:rsidRDefault="003978BA" w:rsidP="003978B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November 2022</w:t>
      </w:r>
    </w:p>
    <w:p w14:paraId="52A278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9A803" w14:textId="77777777" w:rsidR="003978BA" w:rsidRDefault="003978BA" w:rsidP="009139A6">
      <w:r>
        <w:separator/>
      </w:r>
    </w:p>
  </w:endnote>
  <w:endnote w:type="continuationSeparator" w:id="0">
    <w:p w14:paraId="0167E943" w14:textId="77777777" w:rsidR="003978BA" w:rsidRDefault="003978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7F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7E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76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DF0CC" w14:textId="77777777" w:rsidR="003978BA" w:rsidRDefault="003978BA" w:rsidP="009139A6">
      <w:r>
        <w:separator/>
      </w:r>
    </w:p>
  </w:footnote>
  <w:footnote w:type="continuationSeparator" w:id="0">
    <w:p w14:paraId="46590542" w14:textId="77777777" w:rsidR="003978BA" w:rsidRDefault="003978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33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7D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90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8BA"/>
    <w:rsid w:val="000666E0"/>
    <w:rsid w:val="002510B7"/>
    <w:rsid w:val="003978B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722DE"/>
  <w15:chartTrackingRefBased/>
  <w15:docId w15:val="{70A18D7A-6CB2-43B1-9CB5-A02274298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978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2023-03-02T21:18:00Z</dcterms:created>
  <dcterms:modified xsi:type="dcterms:W3CDTF">2023-03-02T21:19:00Z</dcterms:modified>
</cp:coreProperties>
</file>